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57cdb3" w14:textId="d57cdb3">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64D2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C7745" w:rsidR="001C774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C64D2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C7745" w:rsidR="001C774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64D2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C7745" w:rsidR="001C774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C7745" w:rsidR="001C7745">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C7745" w:rsidR="001C7745">
            <w:rPr>
              <w:rStyle w:val="eSPISCCParagraphDefaultFont"/>
              <w:rFonts w:eastAsiaTheme="minorHAnsi"/>
            </w:rPr>
            <w:t>Pp-3511/2025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C7745" w:rsidR="001C7745">
            <w:rPr>
              <w:rStyle w:val="eSPISCCParagraphDefaultFont"/>
              <w:rFonts w:eastAsiaTheme="minorHAnsi"/>
            </w:rPr>
            <w:t>Leon Milanović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001C7745">
            <w:rPr>
              <w:rStyle w:val="eSPISCCParagraphDefaultFont"/>
              <w:rFonts w:eastAsiaTheme="minorHAnsi"/>
            </w:rPr>
            <w:t>članka 10. stavka 1. točke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C64D29">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1C7745" w:rsidR="001C7745">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C7745" w:rsidR="001C7745">
            <w:rPr>
              <w:rStyle w:val="eSPISCCParagraphDefaultFont"/>
              <w:rFonts w:eastAsiaTheme="minorHAnsi"/>
            </w:rPr>
            <w:t>Goran Milanović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C7745" w:rsidR="001C7745">
            <w:rPr>
              <w:rStyle w:val="eSPISCCParagraphDefaultFont"/>
              <w:rFonts w:eastAsiaTheme="minorHAnsi"/>
            </w:rPr>
            <w:t>15.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C7745" w:rsidR="001C7745">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C7745" w:rsidR="001C774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C7745" w:rsidR="001C774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C7745" w:rsidR="001C7745">
            <w:rPr>
              <w:rStyle w:val="eSPISCCParagraphDefaultFont"/>
              <w:rFonts w:eastAsiaTheme="minorHAnsi"/>
            </w:rPr>
            <w:t>2/III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001C7745">
            <w:rPr>
              <w:rStyle w:val="eSPISCCParagraphDefaultFont"/>
              <w:rFonts w:eastAsiaTheme="minorHAnsi"/>
            </w:rPr>
            <w:t>članka 10. stavka 1. točke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1C7745" w:rsidR="001C7745">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C7745" w:rsidR="001C7745">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C7745" w:rsidR="001C774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C7745" w:rsidR="001C7745">
            <w:rPr>
              <w:rStyle w:val="eSPISCCParagraphDefaultFont"/>
              <w:rFonts w:eastAsiaTheme="minorHAnsi"/>
            </w:rPr>
            <w:t>24. srpnja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64D2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C7745" w:rsidR="001C7745">
            <w:rPr>
              <w:rStyle w:val="eSPISCCParagraphDefaultFont"/>
              <w:rFonts w:eastAsiaTheme="minorHAnsi"/>
            </w:rPr>
            <w:t>Lejla Rašidkadić</w:t>
          </w:r>
          <w:r w:rsidR="001C7745">
            <w:rPr>
              <w:rStyle w:val="eSPISCCParagraphDefaultFont"/>
              <w:rFonts w:eastAsiaTheme="minorHAnsi"/>
            </w:rPr>
            <w:t xml:space="preserve">, v.r. </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4D29" w:rsidP="00537B78" w:rsidRDefault="00C64D29">
      <w:r>
        <w:separator/>
      </w:r>
    </w:p>
  </w:endnote>
  <w:endnote w:type="continuationSeparator" w:id="0">
    <w:p w:rsidR="00C64D29" w:rsidP="00537B78" w:rsidRDefault="00C64D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C774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4D29" w:rsidP="00537B78" w:rsidRDefault="00C64D29">
      <w:r>
        <w:separator/>
      </w:r>
    </w:p>
  </w:footnote>
  <w:footnote w:type="continuationSeparator" w:id="0">
    <w:p w:rsidR="00C64D29" w:rsidP="00537B78" w:rsidRDefault="00C64D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C7745" w:rsidR="001C7745">
          <w:rPr>
            <w:rStyle w:val="eSPISCCParagraphDefaultFont"/>
          </w:rPr>
          <w:t>127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C7745" w:rsidR="001C7745">
          <w:rPr>
            <w:rStyle w:val="eSPISCCParagraphDefaultFont"/>
          </w:rPr>
          <w:t>Pp-3511/2025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C7745"/>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D29"/>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324575D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16673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6673D"/>
    <w:rsid w:val="00172D97"/>
    <w:rsid w:val="00332B0E"/>
    <w:rsid w:val="0037674A"/>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Srdoči 58</izvorni_sadrzaj>
    <derivirana_varijabla naziv="DomainObject.UcesnikSudskeRadnje.Adresa.UlicaIKBR_1">Srdoči 58</derivirana_varijabla>
  </DomainObject.UcesnikSudskeRadnje.Adresa.UlicaIKBR>
  <DomainObject.UcesnikSudskeRadnje.Naziv>
    <izvorni_sadrzaj>Goran Milanović</izvorni_sadrzaj>
    <derivirana_varijabla naziv="DomainObject.UcesnikSudskeRadnje.Naziv_1">Goran Milanović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listopada 2026.</izvorni_sadrzaj>
    <derivirana_varijabla naziv="DomainObject.UcesnikSudskeRadnje.SudskaRadnja.PlaniraniZavrsetakDatum_1">15. listopada 2026.</derivirana_varijabla>
  </DomainObject.UcesnikSudskeRadnje.SudskaRadnja.PlaniraniZavrsetakDatum>
  <DomainObject.UcesnikSudskeRadnje.SudskaRadnja.PlaniraniPocetakDatum>
    <izvorni_sadrzaj>15. listopada 2026.</izvorni_sadrzaj>
    <derivirana_varijabla naziv="DomainObject.UcesnikSudskeRadnje.SudskaRadnja.PlaniraniPocetakDatum_1">15.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3511</izvorni_sadrzaj>
    <derivirana_varijabla naziv="DomainObject.Predmet.Broj_1">3511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rujna 2025.</izvorni_sadrzaj>
    <derivirana_varijabla naziv="DomainObject.Predmet.DatumIzradeOptuznogAkta_1">10. rujna 2025.</derivirana_varijabla>
  </DomainObject.Predmet.DatumIzradeOptuznogAkta>
  <DomainObject.Predmet.DatumIzradeOptuznogAktaFormated>
    <izvorni_sadrzaj>10.9.2025.</izvorni_sadrzaj>
    <derivirana_varijabla naziv="DomainObject.Predmet.DatumIzradeOptuznogAktaFormated_1">10.9.2025.</derivirana_varijabla>
  </DomainObject.Predmet.DatumIzradeOptuznogAktaFormated>
  <DomainObject.Predmet.DatumOsnivanja>
    <izvorni_sadrzaj>15. rujna 2025.</izvorni_sadrzaj>
    <derivirana_varijabla naziv="DomainObject.Predmet.DatumOsnivanja_1">15.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rujna 2025.</izvorni_sadrzaj>
    <derivirana_varijabla naziv="DomainObject.Predmet.DatumPrimitkaOptuznogAkta_1">15.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travnja 1982.</izvorni_sadrzaj>
    <derivirana_varijabla naziv="DomainObject.Predmet.OkrivljenikFizickaOsoba.DatumRodjenja_1">2. travnja 1982.</derivirana_varijabla>
  </DomainObject.Predmet.OkrivljenikFizickaOsoba.DatumRodjenja>
  <DomainObject.Predmet.OkrivljenikFizickaOsoba.DatumRodjenjaFormated>
    <izvorni_sadrzaj>2.4.1982.</izvorni_sadrzaj>
    <derivirana_varijabla naziv="DomainObject.Predmet.OkrivljenikFizickaOsoba.DatumRodjenjaFormated_1">2.4.1982.</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Milanović</izvorni_sadrzaj>
    <derivirana_varijabla naziv="DomainObject.Predmet.OkrivljenikFizickaOsoba.Naziv_1">Goran Milanović</derivirana_varijabla>
  </DomainObject.Predmet.OkrivljenikFizickaOsoba.Naziv>
  <DomainObject.Predmet.OkrivljenikFizickaOsoba.Prezime>
    <izvorni_sadrzaj>Milanović</izvorni_sadrzaj>
    <derivirana_varijabla naziv="DomainObject.Predmet.OkrivljenikFizickaOsoba.Prezime_1">Milanović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41513066546</izvorni_sadrzaj>
    <derivirana_varijabla naziv="DomainObject.Predmet.OkrivljenikFizickaOsoba.Oib_1">41513066546</derivirana_varijabla>
  </DomainObject.Predmet.OkrivljenikFizickaOsoba.Oib>
  <DomainObject.Predmet.Opis>
    <izvorni_sadrzaj>08.06.2026-2x neuredna dostava za svj., spis u ref.
21.07.2026. Predmet proslijeđen u sud.ref., djelomično uredna dostava poziva</izvorni_sadrzaj>
    <derivirana_varijabla naziv="DomainObject.Predmet.Opis_1">08.06.2026-2x neuredna dostava za svj., spis u ref.
21.07.2026. Predmet proslijeđen u sud.ref., djelomično uredna dostava poziva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Pp-3511/2025</izvorni_sadrzaj>
    <derivirana_varijabla naziv="DomainObject.Predmet.OznakaBroj_1">Pp-3511/2025</derivirana_varijabla>
  </DomainObject.Predmet.OznakaBroj>
  <DomainObject.Predmet.OznakaBrojOptuznogAkta>
    <izvorni_sadrzaj>511-09-23-25-1</izvorni_sadrzaj>
    <derivirana_varijabla naziv="DomainObject.Predmet.OznakaBrojOptuznogAkta_1">511-09-23-25-1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Leon Milanović zastupanog po punomoćniku Goran Milanović; Goran Milanović zastupanog po punomoćniku Leon Milanović</izvorni_sadrzaj>
    <derivirana_varijabla naziv="DomainObject.Predmet.ProtustrankaFormated_1">  Leon Milanović zastupanog po punomoćniku Goran Milanović; Goran Milanović zastupanog po punomoćniku Leon Milanović</derivirana_varijabla>
  </DomainObject.Predmet.ProtustrankaFormated>
  <DomainObject.Predmet.ProtustrankaFormatedOIB>
    <izvorni_sadrzaj>  Leon Milanović, OIB 55268668997 zastupanog po punomoćniku Goran Milanović; Goran Milanović, OIB 41513066546 zastupanog po punomoćniku Leon Milanović</izvorni_sadrzaj>
    <derivirana_varijabla naziv="DomainObject.Predmet.ProtustrankaFormatedOIB_1">  Leon Milanović, OIB 55268668997 zastupanog po punomoćniku Goran Milanović; Goran Milanović, OIB 41513066546 zastupanog po punomoćniku Leon Milanović</derivirana_varijabla>
  </DomainObject.Predmet.ProtustrankaFormatedOIB>
  <DomainObject.Predmet.ProtustrankaFormatedWithAdress>
    <izvorni_sadrzaj> Leon Milanović, Andree Benussia 3, 51000 Rijeka zastupanog po punomoćniku Goran Milanović; Goran Milanović, Srdoči 58, 51000 Rijeka zastupanog po punomoćniku Leon Milanović</izvorni_sadrzaj>
    <derivirana_varijabla naziv="DomainObject.Predmet.ProtustrankaFormatedWithAdress_1"> Leon Milanović, Andree Benussia 3, 51000 Rijeka zastupanog po punomoćniku Goran Milanović; Goran Milanović, Srdoči 58, 51000 Rijeka zastupanog po punomoćniku Leon Milanović</derivirana_varijabla>
  </DomainObject.Predmet.ProtustrankaFormatedWithAdress>
  <DomainObject.Predmet.ProtustrankaFormatedWithAdressOIB>
    <izvorni_sadrzaj> Leon Milanović, OIB 55268668997, Andree Benussia 3, 51000 Rijeka zastupanog po punomoćniku Goran Milanović; Goran Milanović, OIB 41513066546, Srdoči 58, 51000 Rijeka zastupanog po punomoćniku Leon Milanović</izvorni_sadrzaj>
    <derivirana_varijabla naziv="DomainObject.Predmet.ProtustrankaFormatedWithAdressOIB_1"> Leon Milanović, OIB 55268668997, Andree Benussia 3, 51000 Rijeka zastupanog po punomoćniku Goran Milanović; Goran Milanović, OIB 41513066546, Srdoči 58, 51000 Rijeka zastupanog po punomoćniku Leon Milanović</derivirana_varijabla>
  </DomainObject.Predmet.ProtustrankaFormatedWithAdressOIB>
  <DomainObject.Predmet.ProtustrankaWithAdress>
    <izvorni_sadrzaj>Leon Milanović Andree Benussia 3, 51000 Rijeka, Goran Milanović Srdoči 58, 51000 Rijeka</izvorni_sadrzaj>
    <derivirana_varijabla naziv="DomainObject.Predmet.ProtustrankaWithAdress_1">Leon Milanović Andree Benussia 3, 51000 Rijeka, Goran Milanović Srdoči 58, 51000 Rijeka</derivirana_varijabla>
  </DomainObject.Predmet.ProtustrankaWithAdress>
  <DomainObject.Predmet.ProtustrankaWithAdressOIB>
    <izvorni_sadrzaj>Leon Milanović, OIB 55268668997, Andree Benussia 3, 51000 Rijeka, Goran Milanović, OIB 41513066546, Srdoči 58, 51000 Rijeka</izvorni_sadrzaj>
    <derivirana_varijabla naziv="DomainObject.Predmet.ProtustrankaWithAdressOIB_1">Leon Milanović, OIB 55268668997, Andree Benussia 3, 51000 Rijeka, Goran Milanović, OIB 41513066546, Srdoči 58, 51000 Rijeka</derivirana_varijabla>
  </DomainObject.Predmet.ProtustrankaWithAdressOIB>
  <DomainObject.Predmet.ProtustrankaNazivFormated>
    <izvorni_sadrzaj>Leon Milanović,Goran Milanović</izvorni_sadrzaj>
    <derivirana_varijabla naziv="DomainObject.Predmet.ProtustrankaNazivFormated_1">Leon Milanović,Goran Milanović</derivirana_varijabla>
    <derivirana_varijabla naziv="Padez">Leon Milanović,Goran Milanović</derivirana_varijabla>
  </DomainObject.Predmet.ProtustrankaNazivFormated>
  <DomainObject.Predmet.ProtustrankaNazivFormatedOIB>
    <izvorni_sadrzaj>Leon Milanović, OIB 55268668997,Goran Milanović, OIB 41513066546</izvorni_sadrzaj>
    <derivirana_varijabla naziv="DomainObject.Predmet.ProtustrankaNazivFormatedOIB_1">Leon Milanović, OIB 55268668997,Goran Milanović, OIB 41513066546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erivirana_varijabla naziv="Padez">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Leon Milanović zastupanog po punomoćniku Goran Milanović</item>
      <item>Goran Milanović zastupanog po punomoćniku Leon Milanović</item>
    </izvorni_sadrzaj>
    <derivirana_varijabla naziv="DomainObject.Predmet.ProtuStrankaListFormated_1">
      <item>Leon Milanović zastupanog po punomoćniku Goran Milanović</item>
      <item>Goran Milanović zastupanog po punomoćniku Leon Milanović</item>
    </derivirana_varijabla>
  </DomainObject.Predmet.ProtuStrankaListFormated>
  <DomainObject.Predmet.ProtuStrankaListFormatedOIB>
    <izvorni_sadrzaj>
      <item>Leon Milanović, OIB 55268668997 zastupanog po punomoćniku Goran Milanović</item>
      <item>Goran Milanović, OIB 41513066546 zastupanog po punomoćniku Leon Milanović</item>
    </izvorni_sadrzaj>
    <derivirana_varijabla naziv="DomainObject.Predmet.ProtuStrankaListFormatedOIB_1">
      <item>Leon Milanović, OIB 55268668997 zastupanog po punomoćniku Goran Milanović</item>
      <item>Goran Milanović, OIB 41513066546 zastupanog po punomoćniku Leon Milanović</item>
    </derivirana_varijabla>
  </DomainObject.Predmet.ProtuStrankaListFormatedOIB>
  <DomainObject.Predmet.ProtuStrankaListFormatedWithAdress>
    <izvorni_sadrzaj>
      <item>Leon Milanović, Andree Benussia 3, 51000 Rijeka zastupanog po punomoćniku Goran Milanović</item>
      <item>Goran Milanović, Srdoči 58, 51000 Rijeka zastupanog po punomoćniku Leon Milanović</item>
    </izvorni_sadrzaj>
    <derivirana_varijabla naziv="DomainObject.Predmet.ProtuStrankaListFormatedWithAdress_1">
      <item>Leon Milanović, Andree Benussia 3, 51000 Rijeka zastupanog po punomoćniku Goran Milanović</item>
      <item>Goran Milanović, Srdoči 58, 51000 Rijeka zastupanog po punomoćniku Leon Milanović</item>
    </derivirana_varijabla>
  </DomainObject.Predmet.ProtuStrankaListFormatedWithAdress>
  <DomainObject.Predmet.ProtuStrankaListFormatedWithAdressOIB>
    <izvorni_sadrzaj>
      <item>Leon Milanović, OIB 55268668997, Andree Benussia 3, 51000 Rijeka zastupanog po punomoćniku Goran Milanović</item>
      <item>Goran Milanović, OIB 41513066546, Srdoči 58, 51000 Rijeka zastupanog po punomoćniku Leon Milanović</item>
    </izvorni_sadrzaj>
    <derivirana_varijabla naziv="DomainObject.Predmet.ProtuStrankaListFormatedWithAdressOIB_1">
      <item>Leon Milanović, OIB 55268668997, Andree Benussia 3, 51000 Rijeka zastupanog po punomoćniku Goran Milanović</item>
      <item>Goran Milanović, OIB 41513066546, Srdoči 58, 51000 Rijeka zastupanog po punomoćniku Leon Milanović</item>
    </derivirana_varijabla>
  </DomainObject.Predmet.ProtuStrankaListFormatedWithAdressOIB>
  <DomainObject.Predmet.ProtuStrankaListNazivFormated>
    <izvorni_sadrzaj>
      <item>Leon Milanović</item>
      <item>Goran Milanović</item>
    </izvorni_sadrzaj>
    <derivirana_varijabla naziv="DomainObject.Predmet.ProtuStrankaListNazivFormated_1">
      <item>Leon Milanović</item>
      <item>Goran Milanović</item>
    </derivirana_varijabla>
  </DomainObject.Predmet.ProtuStrankaListNazivFormated>
  <DomainObject.Predmet.ProtuStrankaListNazivFormatedOIB>
    <izvorni_sadrzaj>
      <item>Leon Milanović, OIB 55268668997</item>
      <item>Goran Milanović, OIB 41513066546</item>
    </izvorni_sadrzaj>
    <derivirana_varijabla naziv="DomainObject.Predmet.ProtuStrankaListNazivFormatedOIB_1">
      <item>Leon Milanović, OIB 55268668997</item>
      <item>Goran Milanović, OIB 41513066546</item>
    </derivirana_varijabla>
  </DomainObject.Predmet.ProtuStrankaListNazivFormatedOIB>
  <DomainObject.Predmet.OstaliListFormated>
    <izvorni_sadrzaj>
      <item>Goran Milanović punomoćnik sudionika u postupku Leon Milanović</item>
      <item>Leon Milanović punomoćnik sudionika u postupku Goran Milanović</item>
      <item>Lana Burić</item>
      <item>Marina Burić</item>
      <item>Dejan Mihelčić</item>
    </izvorni_sadrzaj>
    <derivirana_varijabla naziv="DomainObject.Predmet.OstaliListFormated_1">
      <item>Goran Milanović punomoćnik sudionika u postupku Leon Milanović</item>
      <item>Leon Milanović punomoćnik sudionika u postupku Goran Milanović</item>
      <item>Lana Burić</item>
      <item>Marina Burić</item>
      <item>Dejan Mihelčić</item>
    </derivirana_varijabla>
    <derivirana_varijabla naziv="DrugaOsoba">
      <item>Goran Milanović punomoćnik sudionika u postupku Leon Milanović</item>
      <item>Leon Milanović punomoćnik sudionika u postupku Goran Milanović</item>
      <item>Lana Burić</item>
      <item>Marina Burić</item>
      <item>Dejan Mihelčić</item>
    </derivirana_varijabla>
  </DomainObject.Predmet.OstaliListFormated>
  <DomainObject.Predmet.OstaliListFormatedOIB>
    <izvorni_sadrzaj>
      <item>Goran Milanović, OIB 41513066546 punomoćnik sudionika u postupku Leon Milanović</item>
      <item>Leon Milanović punomoćnik sudionika u postupku Goran Milanović</item>
      <item>Lana Burić, OIB 96400721244</item>
      <item>Marina Burić, OIB 15003168270</item>
      <item>Dejan Mihelčić, OIB 02731608649</item>
    </izvorni_sadrzaj>
    <derivirana_varijabla naziv="DomainObject.Predmet.OstaliListFormatedOIB_1">
      <item>Goran Milanović, OIB 41513066546 punomoćnik sudionika u postupku Leon Milanović</item>
      <item>Leon Milanović punomoćnik sudionika u postupku Goran Milanović</item>
      <item>Lana Burić, OIB 96400721244</item>
      <item>Marina Burić, OIB 15003168270</item>
      <item>Dejan Mihelčić, OIB 02731608649</item>
    </derivirana_varijabla>
  </DomainObject.Predmet.OstaliListFormatedOIB>
  <DomainObject.Predmet.OstaliListFormatedWithAdress>
    <izvorni_sadrzaj>
      <item>Goran Milanović punomoćnik sudionika u postupku Leon Milanović</item>
      <item>Leon Milanović punomoćnik sudionika u postupku Goran Milanović</item>
      <item>Lana Burić, Srdoči 58, 51000 Rijeka</item>
      <item>Marina Burić, Srdoči 58, 51000 Rijeka</item>
      <item>Dejan Mihelčić, Barčev Trg 15, 10000 Zagreb</item>
    </izvorni_sadrzaj>
    <derivirana_varijabla naziv="DomainObject.Predmet.OstaliListFormatedWithAdress_1">
      <item>Goran Milanović punomoćnik sudionika u postupku Leon Milanović</item>
      <item>Leon Milanović punomoćnik sudionika u postupku Goran Milanović</item>
      <item>Lana Burić, Srdoči 58, 51000 Rijeka</item>
      <item>Marina Burić, Srdoči 58, 51000 Rijeka</item>
      <item>Dejan Mihelčić, Barčev Trg 15, 10000 Zagreb</item>
    </derivirana_varijabla>
  </DomainObject.Predmet.OstaliListFormatedWithAdress>
  <DomainObject.Predmet.OstaliListFormatedWithAdressOIB>
    <izvorni_sadrzaj>
      <item>Goran Milanović, OIB 41513066546 punomoćnik sudionika u postupku Leon Milanović</item>
      <item>Leon Milanović punomoćnik sudionika u postupku Goran Milanović</item>
      <item>Lana Burić, OIB 96400721244, Srdoči 58, 51000 Rijeka</item>
      <item>Marina Burić, OIB 15003168270, Srdoči 58, 51000 Rijeka</item>
      <item>Dejan Mihelčić, OIB 02731608649, Barčev Trg 15, 10000 Zagreb</item>
    </izvorni_sadrzaj>
    <derivirana_varijabla naziv="DomainObject.Predmet.OstaliListFormatedWithAdressOIB_1">
      <item>Goran Milanović, OIB 41513066546 punomoćnik sudionika u postupku Leon Milanović</item>
      <item>Leon Milanović punomoćnik sudionika u postupku Goran Milanović</item>
      <item>Lana Burić, OIB 96400721244, Srdoči 58, 51000 Rijeka</item>
      <item>Marina Burić, OIB 15003168270, Srdoči 58, 51000 Rijeka</item>
      <item>Dejan Mihelčić, OIB 02731608649, Barčev Trg 15, 10000 Zagreb</item>
    </derivirana_varijabla>
  </DomainObject.Predmet.OstaliListFormatedWithAdressOIB>
  <DomainObject.Predmet.OstaliListNazivFormated>
    <izvorni_sadrzaj>
      <item>Goran Milanović</item>
      <item>Leon Milanović</item>
      <item>Lana Burić</item>
      <item>Marina Burić</item>
      <item>Dejan Mihelčić</item>
    </izvorni_sadrzaj>
    <derivirana_varijabla naziv="DomainObject.Predmet.OstaliListNazivFormated_1">
      <item>Goran Milanović</item>
      <item>Leon Milanović</item>
      <item>Lana Burić</item>
      <item>Marina Burić</item>
      <item>Dejan Mihelčić</item>
    </derivirana_varijabla>
  </DomainObject.Predmet.OstaliListNazivFormated>
  <DomainObject.Predmet.OstaliListNazivFormatedOIB>
    <izvorni_sadrzaj>
      <item>Goran Milanović, OIB 41513066546</item>
      <item>Leon Milanović</item>
      <item>Lana Burić, OIB 96400721244</item>
      <item>Marina Burić, OIB 15003168270</item>
      <item>Dejan Mihelčić, OIB 02731608649</item>
    </izvorni_sadrzaj>
    <derivirana_varijabla naziv="DomainObject.Predmet.OstaliListNazivFormatedOIB_1">
      <item>Goran Milanović, OIB 41513066546</item>
      <item>Leon Milanović</item>
      <item>Lana Burić, OIB 96400721244</item>
      <item>Marina Burić, OIB 15003168270</item>
      <item>Dejan Mihelčić, OIB 02731608649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10, 10</izvorni_sadrzaj>
    <derivirana_varijabla naziv="DomainObject.Predmet.ClanakZakona_1">10, 10</derivirana_varijabla>
  </DomainObject.Predmet.ClanakZakona>
  <DomainObject.Predmet.ClanakZakonaFull>
    <izvorni_sadrzaj>članka 10. stavka 1. točke 1., članka 10. stavka 1. točke 1.</izvorni_sadrzaj>
    <derivirana_varijabla naziv="DomainObject.Predmet.ClanakZakonaFull_1">članka 10. stavka 1. točke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24. srpnja 2026.</izvorni_sadrzaj>
    <derivirana_varijabla naziv="DomainObject.Datum_1">24. srpnja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Leon Milanović i dr.</izvorni_sadrzaj>
    <derivirana_varijabla naziv="DomainObject.Predmet.ProtustrankaIDrugi_1">Leon Milanović i dr.</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Leon Milanović, OIB 55268668997, Andree Benussia 3, 51000 Rijeka i dr.</izvorni_sadrzaj>
    <derivirana_varijabla naziv="DomainObject.Predmet.ProtustrankaIDrugiAdressOIB_1">Leon Milanović, OIB 55268668997, Andree Benussia 3,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Leon Milanović</item>
      <item>Goran Milanović</item>
      <item>I. policijska postaja Rijeka</item>
      <item>Goran Milanović</item>
      <item>Leon Milanović</item>
      <item>Lana Burić</item>
      <item>Marina Burić</item>
      <item>Dejan Mihelčić</item>
    </izvorni_sadrzaj>
    <derivirana_varijabla naziv="DomainObject.Predmet.SudioniciListNaziv_1">
      <item>Leon Milanović</item>
      <item>Goran Milanović</item>
      <item>I. policijska postaja Rijeka</item>
      <item>Goran Milanović</item>
      <item>Leon Milanović</item>
      <item>Lana Burić</item>
      <item>Marina Burić</item>
      <item>Dejan Mihelčić</item>
    </derivirana_varijabla>
    <derivirana_varijabla naziv="OstaliSudionici">
      <item>Leon Milanović</item>
      <item>Goran Milanović</item>
      <item>I. policijska postaja Rijeka</item>
      <item>Goran Milanović</item>
      <item>Leon Milanović</item>
      <item>Lana Burić</item>
      <item>Marina Burić</item>
      <item>Dejan Mihelčić</item>
    </derivirana_varijabla>
  </DomainObject.Predmet.SudioniciListNaziv>
  <DomainObject.Predmet.SudioniciListAdressOIB>
    <izvorni_sadrzaj>
      <item>Leon Milanović, OIB 55268668997, Andree Benussia 3,51000 Rijeka</item>
      <item>Goran Milanović, OIB 41513066546, Srdoči 58,51000 Rijeka</item>
      <item>I. policijska postaja Rijeka, Đure Šporera 4,51000 Rijeka</item>
      <item>Goran Milanović, OIB 41513066546</item>
      <item>Leon Milanović</item>
      <item>Lana Burić, OIB 96400721244, Srdoči 58,51000 Rijeka</item>
      <item>Marina Burić, OIB 15003168270, Srdoči 58,51000 Rijeka</item>
      <item>Dejan Mihelčić, OIB 02731608649, Barčev Trg 15,10000 Zagreb</item>
    </izvorni_sadrzaj>
    <derivirana_varijabla naziv="DomainObject.Predmet.SudioniciListAdressOIB_1">
      <item>Leon Milanović, OIB 55268668997, Andree Benussia 3,51000 Rijeka</item>
      <item>Goran Milanović, OIB 41513066546, Srdoči 58,51000 Rijeka</item>
      <item>I. policijska postaja Rijeka, Đure Šporera 4,51000 Rijeka</item>
      <item>Goran Milanović, OIB 41513066546</item>
      <item>Leon Milanović</item>
      <item>Lana Burić, OIB 96400721244, Srdoči 58,51000 Rijeka</item>
      <item>Marina Burić, OIB 15003168270, Srdoči 58,51000 Rijeka</item>
      <item>Dejan Mihelčić, OIB 02731608649, Barčev Trg 15,10000 Zagreb</item>
    </derivirana_varijabla>
  </DomainObject.Predmet.SudioniciListAdressOIB>
  <DomainObject.UcesnikSudskeRadnje.NazivFormated>
    <izvorni_sadrzaj>Goran Milanović, OIB 41513066546, Srdoči 58,51000 Rijeka</izvorni_sadrzaj>
    <derivirana_varijabla naziv="DomainObject.UcesnikSudskeRadnje.NazivFormated_1">Goran Milanović, OIB 41513066546, Srdoči 58,51000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55268668997</item>
      <item>, OIB 41513066546</item>
      <item>, OIB null</item>
      <item>, OIB 41513066546</item>
      <item>, OIB null</item>
      <item>, OIB 96400721244</item>
      <item>, OIB 15003168270</item>
      <item>, OIB 02731608649</item>
    </izvorni_sadrzaj>
    <derivirana_varijabla naziv="DomainObject.Predmet.SudioniciListNazivOIB_1">
      <item>, OIB 55268668997</item>
      <item>, OIB 41513066546</item>
      <item>, OIB null</item>
      <item>, OIB 41513066546</item>
      <item>, OIB null</item>
      <item>, OIB 96400721244</item>
      <item>, OIB 15003168270</item>
      <item>, OIB 02731608649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Rijeka, Đure Šporera 4, 51000 Rijeka
2. Okrivljenik Goran Milanović, OIB 41513066546, Srdoči 58, 51000 Rijeka
3. Žrtva / svjedok - žrtva Leon Milanović
4. Svjedok Lana Burić, OIB 96400721244, Srdoči 58, 51000 Rijeka
5. Svjedok Dejan Mihelčić, OIB 02731608649, Barčev Trg 15, 10000 Zagreb
6. Svjedok Marina Burić, OIB 15003168270, Srdoči 58, 51000 Rijeka</izvorni_sadrzaj>
    <derivirana_varijabla naziv="DomainObject.UcesnikSudskeRadnje.SudskaRadnja.UcesniciObavijest_1">1. Tužitelj I. policijska postaja Rijeka, Đure Šporera 4, 51000 Rijeka
2. Okrivljenik Goran Milanović, OIB 41513066546, Srdoči 58, 51000 Rijeka
3. Žrtva / svjedok - žrtva Leon Milanović
4. Svjedok Lana Burić, OIB 96400721244, Srdoči 58, 51000 Rijeka
5. Svjedok Dejan Mihelčić, OIB 02731608649, Barčev Trg 15, 10000 Zagreb
6. Svjedok Marina Burić, OIB 15003168270, Srdoči 58,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rujna 2025.</izvorni_sadrzaj>
    <derivirana_varijabla naziv="DomainObject.Predmet.DatumPocetkaProcesa_1">15.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Leon Milanović, Andree Benussia 3, 51000 Rijeka, OIB: 55268668997, rođen-a 23.12.2004., mjesto rođenja Zagreb (Grad Zagreb)</item>
      <item>Goran Milanović, Srdoči 58, 51000 Rijeka, OIB: 41513066546, rođen-a 02.04.1982., mjesto rođenja Rijeka (Rijeka)</item>
    </izvorni_sadrzaj>
    <derivirana_varijabla naziv="DomainObject.Predmet.OkrivljenikAdresaMjestoRodjenjaList_1">
      <item>Leon Milanović, Andree Benussia 3, 51000 Rijeka, OIB: 55268668997, rođen-a 23.12.2004., mjesto rođenja Zagreb (Grad Zagreb)</item>
      <item>Goran Milanović, Srdoči 58, 51000 Rijeka, OIB: 41513066546, rođen-a 02.04.1982.,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72664-46AA-4DB7-9280-A58FCED052F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1997</properties:Characters>
  <properties:Lines>55</properties:Lines>
  <properties:Paragraphs>28</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2026-07-24T08:19:00Z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Goran Milanović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y fmtid="{D5CDD505-2E9C-101B-9397-08002B2CF9AE}" pid="9" name="eSPIS_CC_ID">
    <vt:lpwstr>1599982641</vt:lpwstr>
  </prop:property>
</prop:Properties>
</file>